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RAMSEY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fl.1505-6)</w:t>
      </w: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monk.</w:t>
      </w: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studied at Cambridge University for nine years.</w:t>
      </w: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(Alumni Cantab. vol.1 part 3 p.417)</w:t>
      </w: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1505-6</w:t>
      </w:r>
      <w:r>
        <w:rPr>
          <w:rFonts w:ascii="Times New Roman" w:hAnsi="Times New Roman" w:cs="Times New Roman"/>
          <w:sz w:val="24"/>
          <w:szCs w:val="24"/>
        </w:rPr>
        <w:tab/>
        <w:t>B.D. Cambridge University.  (ibid.)</w:t>
      </w: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01C" w:rsidRPr="00C0301C" w:rsidRDefault="00C030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C0301C" w:rsidRPr="00C030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01C" w:rsidRDefault="00C0301C" w:rsidP="00564E3C">
      <w:pPr>
        <w:spacing w:after="0" w:line="240" w:lineRule="auto"/>
      </w:pPr>
      <w:r>
        <w:separator/>
      </w:r>
    </w:p>
  </w:endnote>
  <w:endnote w:type="continuationSeparator" w:id="0">
    <w:p w:rsidR="00C0301C" w:rsidRDefault="00C0301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0301C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01C" w:rsidRDefault="00C0301C" w:rsidP="00564E3C">
      <w:pPr>
        <w:spacing w:after="0" w:line="240" w:lineRule="auto"/>
      </w:pPr>
      <w:r>
        <w:separator/>
      </w:r>
    </w:p>
  </w:footnote>
  <w:footnote w:type="continuationSeparator" w:id="0">
    <w:p w:rsidR="00C0301C" w:rsidRDefault="00C0301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01C"/>
    <w:rsid w:val="00372DC6"/>
    <w:rsid w:val="00564E3C"/>
    <w:rsid w:val="0064591D"/>
    <w:rsid w:val="00C0301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6C76A"/>
  <w15:chartTrackingRefBased/>
  <w15:docId w15:val="{8CFA28C0-D721-4C3F-89E0-E1AA28481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2016-01-10T22:19:00Z</dcterms:created>
  <dcterms:modified xsi:type="dcterms:W3CDTF">2016-01-10T22:21:00Z</dcterms:modified>
</cp:coreProperties>
</file>